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8FC48" w14:textId="217AAE03" w:rsidR="006B2F86" w:rsidRDefault="005A7F36" w:rsidP="00E71FC3">
      <w:pPr>
        <w:pStyle w:val="NoSpacing"/>
      </w:pPr>
      <w:r>
        <w:rPr>
          <w:u w:val="single"/>
        </w:rPr>
        <w:t>Thomas SOTBY</w:t>
      </w:r>
      <w:r>
        <w:t xml:space="preserve">    </w:t>
      </w:r>
      <w:proofErr w:type="gramStart"/>
      <w:r>
        <w:t xml:space="preserve">   (</w:t>
      </w:r>
      <w:proofErr w:type="gramEnd"/>
      <w:r>
        <w:t>fl.1488-91)</w:t>
      </w:r>
    </w:p>
    <w:p w14:paraId="6EE378AB" w14:textId="77777777" w:rsidR="005A7F36" w:rsidRDefault="005A7F36" w:rsidP="005A7F36">
      <w:pPr>
        <w:pStyle w:val="NoSpacing"/>
      </w:pPr>
      <w:r>
        <w:t xml:space="preserve">Abbot of </w:t>
      </w:r>
      <w:proofErr w:type="spellStart"/>
      <w:r>
        <w:t>Tupholme</w:t>
      </w:r>
      <w:proofErr w:type="spellEnd"/>
      <w:r>
        <w:t>, Lincolnshire.</w:t>
      </w:r>
    </w:p>
    <w:p w14:paraId="7A725FEF" w14:textId="27993DCC" w:rsidR="005A7F36" w:rsidRDefault="005A7F36" w:rsidP="00E71FC3">
      <w:pPr>
        <w:pStyle w:val="NoSpacing"/>
      </w:pPr>
    </w:p>
    <w:p w14:paraId="3CE47062" w14:textId="22B83F10" w:rsidR="005A7F36" w:rsidRDefault="005A7F36" w:rsidP="00E71FC3">
      <w:pPr>
        <w:pStyle w:val="NoSpacing"/>
      </w:pPr>
    </w:p>
    <w:p w14:paraId="11580C07" w14:textId="14B53894" w:rsidR="005A7F36" w:rsidRDefault="005A7F36" w:rsidP="00E71FC3">
      <w:pPr>
        <w:pStyle w:val="NoSpacing"/>
      </w:pPr>
      <w:r>
        <w:t xml:space="preserve">       1488-91</w:t>
      </w:r>
      <w:r>
        <w:tab/>
        <w:t>He occurs as Abbot.</w:t>
      </w:r>
    </w:p>
    <w:p w14:paraId="586DA92C" w14:textId="77777777" w:rsidR="005A7F36" w:rsidRDefault="005A7F36" w:rsidP="005A7F36">
      <w:pPr>
        <w:pStyle w:val="NoSpacing"/>
      </w:pPr>
      <w:r>
        <w:tab/>
      </w:r>
      <w:r>
        <w:tab/>
      </w:r>
      <w:r>
        <w:t>(V.C.H. Lincolnshire vol.2 pp.206-7)</w:t>
      </w:r>
    </w:p>
    <w:p w14:paraId="01FFD015" w14:textId="77777777" w:rsidR="005A7F36" w:rsidRDefault="005A7F36" w:rsidP="005A7F36">
      <w:pPr>
        <w:pStyle w:val="NoSpacing"/>
      </w:pPr>
    </w:p>
    <w:p w14:paraId="4DDE79F7" w14:textId="77777777" w:rsidR="005A7F36" w:rsidRDefault="005A7F36" w:rsidP="005A7F36">
      <w:pPr>
        <w:pStyle w:val="NoSpacing"/>
      </w:pPr>
    </w:p>
    <w:p w14:paraId="6AF9C562" w14:textId="77777777" w:rsidR="005A7F36" w:rsidRDefault="005A7F36" w:rsidP="005A7F36">
      <w:pPr>
        <w:pStyle w:val="NoSpacing"/>
      </w:pPr>
      <w:r>
        <w:t>27 January 2018</w:t>
      </w:r>
    </w:p>
    <w:p w14:paraId="074847C8" w14:textId="5C6A8357" w:rsidR="005A7F36" w:rsidRPr="005A7F36" w:rsidRDefault="005A7F36" w:rsidP="00E71FC3">
      <w:pPr>
        <w:pStyle w:val="NoSpacing"/>
      </w:pPr>
      <w:bookmarkStart w:id="0" w:name="_GoBack"/>
      <w:bookmarkEnd w:id="0"/>
    </w:p>
    <w:sectPr w:rsidR="005A7F36" w:rsidRPr="005A7F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34719" w14:textId="77777777" w:rsidR="005A7F36" w:rsidRDefault="005A7F36" w:rsidP="00E71FC3">
      <w:pPr>
        <w:spacing w:after="0" w:line="240" w:lineRule="auto"/>
      </w:pPr>
      <w:r>
        <w:separator/>
      </w:r>
    </w:p>
  </w:endnote>
  <w:endnote w:type="continuationSeparator" w:id="0">
    <w:p w14:paraId="59510936" w14:textId="77777777" w:rsidR="005A7F36" w:rsidRDefault="005A7F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8C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03BF" w14:textId="77777777" w:rsidR="005A7F36" w:rsidRDefault="005A7F36" w:rsidP="00E71FC3">
      <w:pPr>
        <w:spacing w:after="0" w:line="240" w:lineRule="auto"/>
      </w:pPr>
      <w:r>
        <w:separator/>
      </w:r>
    </w:p>
  </w:footnote>
  <w:footnote w:type="continuationSeparator" w:id="0">
    <w:p w14:paraId="31D90AAB" w14:textId="77777777" w:rsidR="005A7F36" w:rsidRDefault="005A7F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36"/>
    <w:rsid w:val="001A7C09"/>
    <w:rsid w:val="00577BD5"/>
    <w:rsid w:val="005A7F3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5A1B2"/>
  <w15:chartTrackingRefBased/>
  <w15:docId w15:val="{A34B387D-5CB5-4552-A948-A0FBF26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2018-01-27T22:39:00Z</dcterms:created>
  <dcterms:modified xsi:type="dcterms:W3CDTF">2018-01-27T22:41:00Z</dcterms:modified>
</cp:coreProperties>
</file>